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Ersatzbeschaffung von zwei Schneepflügen für die Kreisstraßenmeisterei Hagenow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Ersatzbeschaffung von zwei Schneepflügen für die Kreisstraßenmeisterei Hagenow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